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CLERC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Clifton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Worcester, into 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Philip Vaughan(q.v.).</w:t>
      </w:r>
    </w:p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24-21)</w:t>
      </w:r>
    </w:p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04B32" w:rsidRDefault="00704B32" w:rsidP="0070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2016</w:t>
      </w:r>
      <w:bookmarkStart w:id="0" w:name="_GoBack"/>
      <w:bookmarkEnd w:id="0"/>
    </w:p>
    <w:sectPr w:rsidR="00DD5B8A" w:rsidRPr="00704B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B32" w:rsidRDefault="00704B32" w:rsidP="00564E3C">
      <w:pPr>
        <w:spacing w:after="0" w:line="240" w:lineRule="auto"/>
      </w:pPr>
      <w:r>
        <w:separator/>
      </w:r>
    </w:p>
  </w:endnote>
  <w:endnote w:type="continuationSeparator" w:id="0">
    <w:p w:rsidR="00704B32" w:rsidRDefault="00704B3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4B32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B32" w:rsidRDefault="00704B32" w:rsidP="00564E3C">
      <w:pPr>
        <w:spacing w:after="0" w:line="240" w:lineRule="auto"/>
      </w:pPr>
      <w:r>
        <w:separator/>
      </w:r>
    </w:p>
  </w:footnote>
  <w:footnote w:type="continuationSeparator" w:id="0">
    <w:p w:rsidR="00704B32" w:rsidRDefault="00704B3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32"/>
    <w:rsid w:val="00372DC6"/>
    <w:rsid w:val="00564E3C"/>
    <w:rsid w:val="0064591D"/>
    <w:rsid w:val="00704B3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D3AFE"/>
  <w15:chartTrackingRefBased/>
  <w15:docId w15:val="{C5F93564-F04C-4E83-9EEE-2CE13AFD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2016-01-30T21:33:00Z</dcterms:created>
  <dcterms:modified xsi:type="dcterms:W3CDTF">2016-01-30T21:34:00Z</dcterms:modified>
</cp:coreProperties>
</file>